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A99" w:rsidRDefault="00E35A99" w:rsidP="004C604A">
      <w:pPr>
        <w:pStyle w:val="Heading4"/>
        <w:jc w:val="center"/>
        <w:rPr>
          <w:b/>
        </w:rPr>
      </w:pPr>
      <w:r w:rsidRPr="00155545">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7666" r:id="rId5"/>
        </w:object>
      </w:r>
    </w:p>
    <w:p w:rsidR="00E35A99" w:rsidRDefault="00E35A99" w:rsidP="004C604A">
      <w:pPr>
        <w:pStyle w:val="Heading2"/>
      </w:pPr>
      <w:r>
        <w:t>УКРАЇНА</w:t>
      </w:r>
    </w:p>
    <w:p w:rsidR="00E35A99" w:rsidRDefault="00E35A99" w:rsidP="004C604A">
      <w:pPr>
        <w:pStyle w:val="Heading3"/>
        <w:rPr>
          <w:b/>
        </w:rPr>
      </w:pPr>
      <w:r>
        <w:rPr>
          <w:b/>
        </w:rPr>
        <w:t xml:space="preserve">  Пологівська районна рада</w:t>
      </w:r>
    </w:p>
    <w:p w:rsidR="00E35A99" w:rsidRDefault="00E35A99" w:rsidP="004C604A">
      <w:pPr>
        <w:jc w:val="center"/>
        <w:rPr>
          <w:b/>
          <w:i/>
        </w:rPr>
      </w:pPr>
      <w:r>
        <w:rPr>
          <w:b/>
          <w:i/>
        </w:rPr>
        <w:t>Запорізької області</w:t>
      </w:r>
    </w:p>
    <w:p w:rsidR="00E35A99" w:rsidRDefault="00E35A99" w:rsidP="004C604A">
      <w:pPr>
        <w:jc w:val="center"/>
        <w:rPr>
          <w:b/>
          <w:i/>
        </w:rPr>
      </w:pPr>
      <w:r>
        <w:rPr>
          <w:b/>
          <w:i/>
        </w:rPr>
        <w:t>сьомого  скликання</w:t>
      </w:r>
    </w:p>
    <w:p w:rsidR="00E35A99" w:rsidRDefault="00E35A99" w:rsidP="004C604A">
      <w:pPr>
        <w:jc w:val="center"/>
        <w:rPr>
          <w:b/>
          <w:i/>
        </w:rPr>
      </w:pPr>
      <w:r w:rsidRPr="00400D42">
        <w:rPr>
          <w:b/>
          <w:i/>
        </w:rPr>
        <w:t>шістнадцята сесія</w:t>
      </w:r>
    </w:p>
    <w:p w:rsidR="00E35A99" w:rsidRDefault="00E35A99" w:rsidP="004C604A">
      <w:pPr>
        <w:jc w:val="center"/>
        <w:rPr>
          <w:b/>
          <w:i/>
        </w:rPr>
      </w:pPr>
      <w:r>
        <w:rPr>
          <w:b/>
          <w:i/>
        </w:rPr>
        <w:t xml:space="preserve"> </w:t>
      </w:r>
    </w:p>
    <w:p w:rsidR="00E35A99" w:rsidRDefault="00E35A99" w:rsidP="004C604A">
      <w:pPr>
        <w:jc w:val="center"/>
        <w:rPr>
          <w:b/>
          <w:i/>
        </w:rPr>
      </w:pPr>
      <w:r>
        <w:rPr>
          <w:b/>
          <w:i/>
        </w:rPr>
        <w:t>Р і ш е н н я</w:t>
      </w:r>
    </w:p>
    <w:p w:rsidR="00E35A99" w:rsidRDefault="00E35A99" w:rsidP="004C604A">
      <w:pPr>
        <w:jc w:val="center"/>
        <w:rPr>
          <w:b/>
          <w:i/>
        </w:rPr>
      </w:pPr>
    </w:p>
    <w:p w:rsidR="00E35A99" w:rsidRDefault="00E35A99">
      <w:pPr>
        <w:rPr>
          <w:color w:val="000000"/>
          <w:u w:val="single"/>
        </w:rPr>
      </w:pPr>
      <w:r>
        <w:rPr>
          <w:color w:val="000000"/>
        </w:rPr>
        <w:t>03 березня 2017 року                                                                                      №</w:t>
      </w:r>
      <w:r>
        <w:rPr>
          <w:color w:val="000000"/>
          <w:u w:val="single"/>
        </w:rPr>
        <w:t xml:space="preserve">   24</w:t>
      </w:r>
    </w:p>
    <w:p w:rsidR="00E35A99" w:rsidRDefault="00E35A99"/>
    <w:p w:rsidR="00E35A99" w:rsidRDefault="00E35A99" w:rsidP="003A53E5">
      <w:pPr>
        <w:spacing w:line="240" w:lineRule="exact"/>
        <w:jc w:val="both"/>
      </w:pPr>
      <w:r w:rsidRPr="000171B1">
        <w:t>Про внесення змін до установчих документів</w:t>
      </w:r>
      <w:r>
        <w:t xml:space="preserve"> Семенівської загальноосвітньої школи І-ІІІ ступенів Пологівської районної ради Запорізької області</w:t>
      </w:r>
    </w:p>
    <w:p w:rsidR="00E35A99" w:rsidRDefault="00E35A99" w:rsidP="004C604A">
      <w:pPr>
        <w:ind w:firstLine="705"/>
        <w:jc w:val="both"/>
      </w:pPr>
    </w:p>
    <w:p w:rsidR="00E35A99" w:rsidRDefault="00E35A99" w:rsidP="004C604A">
      <w:pPr>
        <w:ind w:firstLine="705"/>
        <w:jc w:val="both"/>
      </w:pPr>
    </w:p>
    <w:p w:rsidR="00E35A99" w:rsidRDefault="00E35A99" w:rsidP="004C604A">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w:t>
      </w:r>
      <w:r>
        <w:rPr>
          <w:spacing w:val="-3"/>
        </w:rPr>
        <w:t xml:space="preserve"> </w:t>
      </w:r>
      <w:r>
        <w:t xml:space="preserve">з метою приведення установчих документів у відповідність до діючого законодавства, враховуючи </w:t>
      </w:r>
      <w:r>
        <w:rPr>
          <w:spacing w:val="-3"/>
        </w:rPr>
        <w:t>розпорядження сільського голови Семенівської сільської ради від 14.01.2016 № 01 «Про перейменування вулиць»</w:t>
      </w:r>
      <w:r>
        <w:t>, Пологівська районна рада Запорізької області вирішила:</w:t>
      </w:r>
    </w:p>
    <w:p w:rsidR="00E35A99" w:rsidRDefault="00E35A99" w:rsidP="004C604A">
      <w:pPr>
        <w:jc w:val="both"/>
      </w:pPr>
    </w:p>
    <w:p w:rsidR="00E35A99" w:rsidRDefault="00E35A99" w:rsidP="004C604A">
      <w:pPr>
        <w:jc w:val="both"/>
      </w:pPr>
      <w:r>
        <w:tab/>
        <w:t>1. Змінити назву Семенівської загальноосвітньої школи І-ІІІ ступенів Пологівської районної ради Запорізької області на: комунальна установа «Семенівська загальноосвітня школа І-ІІІ ступенів» Пологівської районної ради Запорізької області, скорочена назва: КУ «Семенівська ЗОШ І-ІІІ ступенів».</w:t>
      </w:r>
    </w:p>
    <w:p w:rsidR="00E35A99" w:rsidRDefault="00E35A99" w:rsidP="004C604A">
      <w:pPr>
        <w:jc w:val="both"/>
      </w:pPr>
    </w:p>
    <w:p w:rsidR="00E35A99" w:rsidRDefault="00E35A99" w:rsidP="00181153">
      <w:pPr>
        <w:ind w:firstLine="708"/>
        <w:jc w:val="both"/>
      </w:pPr>
      <w:r>
        <w:t>2. Змінити місцезнаходження комунальної установи «Семенівська загальноосвітня школа І-ІІІ ступенів» Пологівської районної ради Запорізької області з адреси: 70660, Запорізька область, Пологівський район, село Семенівка, вулиця Жовтнева, будинок 5 на адресу: 70660, Запорізька область, Пологівський район, село Семенівка, вулиця Кирилівська, будинок 5.</w:t>
      </w:r>
    </w:p>
    <w:p w:rsidR="00E35A99" w:rsidRDefault="00E35A99" w:rsidP="00181153">
      <w:pPr>
        <w:ind w:firstLine="708"/>
        <w:jc w:val="both"/>
      </w:pPr>
    </w:p>
    <w:p w:rsidR="00E35A99" w:rsidRDefault="00E35A99"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E35A99" w:rsidRDefault="00E35A99" w:rsidP="00181153">
      <w:pPr>
        <w:ind w:firstLine="708"/>
        <w:jc w:val="both"/>
      </w:pPr>
      <w:r>
        <w:t>4. Затвердити нову редакцію Статуту комунальної установи  «Семенівська загальноосвітня школа І-ІІІ ступенів» Пологівської районної ради Запорізької області (додається).</w:t>
      </w:r>
    </w:p>
    <w:p w:rsidR="00E35A99" w:rsidRDefault="00E35A99" w:rsidP="00181153">
      <w:pPr>
        <w:ind w:firstLine="708"/>
        <w:jc w:val="both"/>
      </w:pPr>
    </w:p>
    <w:p w:rsidR="00E35A99" w:rsidRDefault="00E35A99" w:rsidP="004C604A">
      <w:pPr>
        <w:jc w:val="both"/>
      </w:pPr>
      <w:r>
        <w:tab/>
        <w:t>5. Директору комунальної установи «Семенівська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E35A99" w:rsidRDefault="00E35A99" w:rsidP="004C604A">
      <w:pPr>
        <w:jc w:val="both"/>
      </w:pPr>
    </w:p>
    <w:p w:rsidR="00E35A99" w:rsidRDefault="00E35A99" w:rsidP="004C604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E35A99" w:rsidRDefault="00E35A99" w:rsidP="004C604A">
      <w:pPr>
        <w:jc w:val="both"/>
      </w:pPr>
    </w:p>
    <w:p w:rsidR="00E35A99" w:rsidRDefault="00E35A99" w:rsidP="004C604A">
      <w:pPr>
        <w:jc w:val="both"/>
      </w:pPr>
    </w:p>
    <w:p w:rsidR="00E35A99" w:rsidRDefault="00E35A99" w:rsidP="004C604A">
      <w:pPr>
        <w:jc w:val="both"/>
      </w:pPr>
    </w:p>
    <w:p w:rsidR="00E35A99" w:rsidRPr="003123A8" w:rsidRDefault="00E35A99" w:rsidP="00181153">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E35A99" w:rsidRPr="003123A8" w:rsidRDefault="00E35A99" w:rsidP="00181153">
      <w:pPr>
        <w:spacing w:line="276" w:lineRule="auto"/>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Default="00E35A99" w:rsidP="00181153">
      <w:pPr>
        <w:jc w:val="both"/>
      </w:pPr>
    </w:p>
    <w:p w:rsidR="00E35A99" w:rsidRPr="00836C0F" w:rsidRDefault="00E35A99" w:rsidP="00C06262">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E35A99" w:rsidRPr="00836C0F" w:rsidRDefault="00E35A99" w:rsidP="00C06262">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E35A99" w:rsidRPr="00836C0F" w:rsidRDefault="00E35A99" w:rsidP="00C06262">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 року №</w:t>
      </w:r>
      <w:bookmarkStart w:id="0" w:name="_GoBack"/>
      <w:bookmarkEnd w:id="0"/>
      <w:r>
        <w:rPr>
          <w:sz w:val="25"/>
          <w:szCs w:val="25"/>
        </w:rPr>
        <w:t>__</w:t>
      </w: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Pr="003308C5" w:rsidRDefault="00E35A99" w:rsidP="00C06262">
      <w:pPr>
        <w:ind w:firstLine="709"/>
        <w:jc w:val="both"/>
      </w:pPr>
    </w:p>
    <w:p w:rsidR="00E35A99" w:rsidRPr="00522143" w:rsidRDefault="00E35A99" w:rsidP="00C06262">
      <w:pPr>
        <w:ind w:firstLine="709"/>
        <w:jc w:val="center"/>
        <w:rPr>
          <w:b/>
          <w:sz w:val="44"/>
          <w:szCs w:val="44"/>
        </w:rPr>
      </w:pPr>
      <w:r w:rsidRPr="00522143">
        <w:rPr>
          <w:b/>
          <w:sz w:val="44"/>
          <w:szCs w:val="44"/>
        </w:rPr>
        <w:t>СТАТУТ</w:t>
      </w:r>
    </w:p>
    <w:p w:rsidR="00E35A99" w:rsidRPr="00522143" w:rsidRDefault="00E35A99" w:rsidP="00C06262">
      <w:pPr>
        <w:ind w:firstLine="709"/>
        <w:jc w:val="center"/>
        <w:rPr>
          <w:b/>
        </w:rPr>
      </w:pPr>
      <w:r w:rsidRPr="00522143">
        <w:rPr>
          <w:b/>
        </w:rPr>
        <w:t>КОМУНАЛЬНОЇ УСТАНОВИ</w:t>
      </w:r>
    </w:p>
    <w:p w:rsidR="00E35A99" w:rsidRPr="00522143" w:rsidRDefault="00E35A99" w:rsidP="00C06262">
      <w:pPr>
        <w:ind w:firstLine="709"/>
        <w:jc w:val="center"/>
        <w:rPr>
          <w:b/>
        </w:rPr>
      </w:pPr>
      <w:r w:rsidRPr="00522143">
        <w:rPr>
          <w:b/>
        </w:rPr>
        <w:t>«</w:t>
      </w:r>
      <w:r>
        <w:rPr>
          <w:b/>
        </w:rPr>
        <w:t>СЕМЕНІВСЬКА</w:t>
      </w:r>
      <w:r w:rsidRPr="00522143">
        <w:rPr>
          <w:b/>
        </w:rPr>
        <w:t xml:space="preserve"> ЗАГАЛЬНООСВІТНЯ ШКОЛА І-ІІІ СТУПЕНІВ» ПОЛОГІВСЬКОЇ РАЙОННОЇ РАДИ</w:t>
      </w:r>
    </w:p>
    <w:p w:rsidR="00E35A99" w:rsidRDefault="00E35A99" w:rsidP="00C06262">
      <w:pPr>
        <w:ind w:firstLine="709"/>
        <w:jc w:val="center"/>
        <w:rPr>
          <w:b/>
        </w:rPr>
      </w:pPr>
      <w:r w:rsidRPr="00522143">
        <w:rPr>
          <w:b/>
        </w:rPr>
        <w:t>ЗАПОРІЗЬКОЇ ОБЛАСТІ</w:t>
      </w:r>
    </w:p>
    <w:p w:rsidR="00E35A99" w:rsidRPr="00522143" w:rsidRDefault="00E35A99" w:rsidP="00C06262">
      <w:pPr>
        <w:ind w:firstLine="709"/>
        <w:jc w:val="center"/>
        <w:rPr>
          <w:b/>
        </w:rPr>
      </w:pPr>
      <w:r>
        <w:rPr>
          <w:b/>
        </w:rPr>
        <w:t>(нова редакція)</w:t>
      </w: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Pr="003308C5" w:rsidRDefault="00E35A99" w:rsidP="00C06262">
      <w:pPr>
        <w:ind w:firstLine="709"/>
        <w:jc w:val="both"/>
      </w:pPr>
    </w:p>
    <w:p w:rsidR="00E35A99" w:rsidRDefault="00E35A99" w:rsidP="00C06262">
      <w:pPr>
        <w:ind w:firstLine="709"/>
        <w:jc w:val="both"/>
      </w:pPr>
    </w:p>
    <w:p w:rsidR="00E35A99" w:rsidRDefault="00E35A99" w:rsidP="00C06262">
      <w:pPr>
        <w:ind w:firstLine="709"/>
        <w:jc w:val="both"/>
      </w:pPr>
    </w:p>
    <w:p w:rsidR="00E35A99" w:rsidRPr="00522143" w:rsidRDefault="00E35A99" w:rsidP="00C06262">
      <w:pPr>
        <w:ind w:firstLine="709"/>
        <w:jc w:val="center"/>
        <w:rPr>
          <w:sz w:val="25"/>
          <w:szCs w:val="25"/>
        </w:rPr>
      </w:pPr>
      <w:r w:rsidRPr="00522143">
        <w:rPr>
          <w:sz w:val="25"/>
          <w:szCs w:val="25"/>
        </w:rPr>
        <w:t>м. Пологи</w:t>
      </w:r>
    </w:p>
    <w:p w:rsidR="00E35A99" w:rsidRPr="00522143" w:rsidRDefault="00E35A99" w:rsidP="00C06262">
      <w:pPr>
        <w:ind w:firstLine="709"/>
        <w:jc w:val="center"/>
        <w:rPr>
          <w:sz w:val="25"/>
          <w:szCs w:val="25"/>
        </w:rPr>
      </w:pPr>
      <w:r w:rsidRPr="00522143">
        <w:rPr>
          <w:sz w:val="25"/>
          <w:szCs w:val="25"/>
        </w:rPr>
        <w:t>2017 р.</w:t>
      </w:r>
    </w:p>
    <w:p w:rsidR="00E35A99" w:rsidRPr="00522143" w:rsidRDefault="00E35A99" w:rsidP="00C06262">
      <w:pPr>
        <w:ind w:firstLine="709"/>
        <w:jc w:val="center"/>
        <w:rPr>
          <w:sz w:val="25"/>
          <w:szCs w:val="25"/>
        </w:rPr>
      </w:pPr>
      <w:r w:rsidRPr="00522143">
        <w:rPr>
          <w:sz w:val="25"/>
          <w:szCs w:val="25"/>
        </w:rPr>
        <w:t>І.  ЗАГАЛЬНІ  ПОЛОЖЕННЯ</w:t>
      </w:r>
    </w:p>
    <w:p w:rsidR="00E35A99" w:rsidRPr="00522143" w:rsidRDefault="00E35A99" w:rsidP="00C06262">
      <w:pPr>
        <w:ind w:firstLine="709"/>
        <w:jc w:val="both"/>
        <w:rPr>
          <w:sz w:val="25"/>
          <w:szCs w:val="25"/>
        </w:rPr>
      </w:pPr>
      <w:r w:rsidRPr="00522143">
        <w:rPr>
          <w:sz w:val="25"/>
          <w:szCs w:val="25"/>
        </w:rPr>
        <w:t xml:space="preserve">1.1. </w:t>
      </w:r>
      <w:r>
        <w:rPr>
          <w:sz w:val="25"/>
          <w:szCs w:val="25"/>
        </w:rPr>
        <w:t>Комунальна установа «Семенівська загальноосвітня школа І-ІІІ ступенів» Пологівської районної ради Запорізької області (далі – заклад)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Семнівсько</w:t>
      </w:r>
      <w:r w:rsidRPr="00522143">
        <w:rPr>
          <w:sz w:val="25"/>
          <w:szCs w:val="25"/>
        </w:rPr>
        <w:t>ї загальноосвітньої ш</w:t>
      </w:r>
      <w:r>
        <w:rPr>
          <w:sz w:val="25"/>
          <w:szCs w:val="25"/>
        </w:rPr>
        <w:t>коли І-ІІІ ступенів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r w:rsidRPr="00522143">
        <w:rPr>
          <w:sz w:val="25"/>
          <w:szCs w:val="25"/>
        </w:rPr>
        <w:t>.</w:t>
      </w:r>
    </w:p>
    <w:p w:rsidR="00E35A99" w:rsidRDefault="00E35A99" w:rsidP="00C06262">
      <w:pPr>
        <w:ind w:firstLine="709"/>
        <w:jc w:val="both"/>
        <w:rPr>
          <w:sz w:val="25"/>
          <w:szCs w:val="25"/>
        </w:rPr>
      </w:pPr>
      <w:r w:rsidRPr="00522143">
        <w:rPr>
          <w:sz w:val="25"/>
          <w:szCs w:val="25"/>
        </w:rPr>
        <w:t xml:space="preserve">1.2. Повна назва: </w:t>
      </w:r>
    </w:p>
    <w:p w:rsidR="00E35A99" w:rsidRPr="00522143" w:rsidRDefault="00E35A99" w:rsidP="00C06262">
      <w:pPr>
        <w:ind w:firstLine="709"/>
        <w:jc w:val="both"/>
        <w:rPr>
          <w:sz w:val="25"/>
          <w:szCs w:val="25"/>
        </w:rPr>
      </w:pPr>
      <w:r>
        <w:rPr>
          <w:sz w:val="25"/>
          <w:szCs w:val="25"/>
        </w:rPr>
        <w:t>- комунальна установа «Семенівська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E35A99" w:rsidRPr="00522143" w:rsidRDefault="00E35A99" w:rsidP="00C06262">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«Семенівська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w:t>
      </w:r>
      <w:r w:rsidRPr="00522143">
        <w:rPr>
          <w:sz w:val="25"/>
          <w:szCs w:val="25"/>
        </w:rPr>
        <w:t xml:space="preserve">.    </w:t>
      </w:r>
    </w:p>
    <w:p w:rsidR="00E35A99" w:rsidRPr="00522143" w:rsidRDefault="00E35A99" w:rsidP="00C06262">
      <w:pPr>
        <w:ind w:firstLine="709"/>
        <w:jc w:val="both"/>
        <w:rPr>
          <w:sz w:val="25"/>
          <w:szCs w:val="25"/>
        </w:rPr>
      </w:pPr>
      <w:r w:rsidRPr="00522143">
        <w:rPr>
          <w:sz w:val="25"/>
          <w:szCs w:val="25"/>
        </w:rPr>
        <w:t xml:space="preserve">1.3. </w:t>
      </w:r>
      <w:r w:rsidRPr="000B60A6">
        <w:rPr>
          <w:sz w:val="25"/>
          <w:szCs w:val="25"/>
          <w:shd w:val="clear" w:color="auto" w:fill="FFFFFF"/>
        </w:rPr>
        <w:t>Місцезнаходження закладу:</w:t>
      </w:r>
    </w:p>
    <w:p w:rsidR="00E35A99" w:rsidRPr="000B60A6" w:rsidRDefault="00E35A99" w:rsidP="00C06262">
      <w:pPr>
        <w:ind w:firstLine="709"/>
        <w:jc w:val="both"/>
        <w:rPr>
          <w:sz w:val="25"/>
          <w:szCs w:val="25"/>
        </w:rPr>
      </w:pPr>
      <w:r>
        <w:rPr>
          <w:sz w:val="25"/>
          <w:szCs w:val="25"/>
        </w:rPr>
        <w:t xml:space="preserve">70660, </w:t>
      </w:r>
      <w:r w:rsidRPr="000B60A6">
        <w:rPr>
          <w:sz w:val="25"/>
          <w:szCs w:val="25"/>
        </w:rPr>
        <w:t>Запорізька область,</w:t>
      </w:r>
    </w:p>
    <w:p w:rsidR="00E35A99" w:rsidRPr="000B60A6" w:rsidRDefault="00E35A99" w:rsidP="00C06262">
      <w:pPr>
        <w:ind w:firstLine="709"/>
        <w:jc w:val="both"/>
        <w:rPr>
          <w:sz w:val="25"/>
          <w:szCs w:val="25"/>
        </w:rPr>
      </w:pPr>
      <w:r w:rsidRPr="000B60A6">
        <w:rPr>
          <w:sz w:val="25"/>
          <w:szCs w:val="25"/>
        </w:rPr>
        <w:t xml:space="preserve">Пологівський район, </w:t>
      </w:r>
    </w:p>
    <w:p w:rsidR="00E35A99" w:rsidRDefault="00E35A99" w:rsidP="00C06262">
      <w:pPr>
        <w:ind w:firstLine="709"/>
        <w:jc w:val="both"/>
        <w:rPr>
          <w:sz w:val="25"/>
          <w:szCs w:val="25"/>
        </w:rPr>
      </w:pPr>
      <w:r w:rsidRPr="000B60A6">
        <w:rPr>
          <w:sz w:val="25"/>
          <w:szCs w:val="25"/>
        </w:rPr>
        <w:t xml:space="preserve">село Семенівка, </w:t>
      </w:r>
    </w:p>
    <w:p w:rsidR="00E35A99" w:rsidRDefault="00E35A99" w:rsidP="00C06262">
      <w:pPr>
        <w:ind w:firstLine="709"/>
        <w:jc w:val="both"/>
        <w:rPr>
          <w:sz w:val="25"/>
          <w:szCs w:val="25"/>
        </w:rPr>
      </w:pPr>
      <w:r>
        <w:rPr>
          <w:sz w:val="25"/>
          <w:szCs w:val="25"/>
        </w:rPr>
        <w:t>вулиця Кирилівська, будинок 5.</w:t>
      </w:r>
    </w:p>
    <w:p w:rsidR="00E35A99" w:rsidRDefault="00E35A99" w:rsidP="00C06262">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E35A99" w:rsidRPr="00FA6612" w:rsidRDefault="00E35A99" w:rsidP="00C06262">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E35A99" w:rsidRPr="00522143" w:rsidRDefault="00E35A99" w:rsidP="00C06262">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E35A99" w:rsidRPr="00522143" w:rsidRDefault="00E35A99" w:rsidP="00C06262">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E35A99" w:rsidRPr="00522143" w:rsidRDefault="00E35A99" w:rsidP="00C06262">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E35A99" w:rsidRPr="00522143" w:rsidRDefault="00E35A99" w:rsidP="00C06262">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E35A99" w:rsidRPr="00522143" w:rsidRDefault="00E35A99" w:rsidP="00C06262">
      <w:pPr>
        <w:ind w:firstLine="709"/>
        <w:jc w:val="both"/>
        <w:rPr>
          <w:sz w:val="25"/>
          <w:szCs w:val="25"/>
        </w:rPr>
      </w:pPr>
      <w:r w:rsidRPr="00522143">
        <w:rPr>
          <w:sz w:val="25"/>
          <w:szCs w:val="25"/>
        </w:rPr>
        <w:t>- реалізація державної політики в галузі освіти;</w:t>
      </w:r>
    </w:p>
    <w:p w:rsidR="00E35A99" w:rsidRPr="00522143" w:rsidRDefault="00E35A99" w:rsidP="00C06262">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E35A99" w:rsidRPr="00522143" w:rsidRDefault="00E35A99" w:rsidP="00C06262">
      <w:pPr>
        <w:ind w:firstLine="709"/>
        <w:jc w:val="both"/>
        <w:rPr>
          <w:sz w:val="25"/>
          <w:szCs w:val="25"/>
        </w:rPr>
      </w:pPr>
      <w:r w:rsidRPr="00522143">
        <w:rPr>
          <w:sz w:val="25"/>
          <w:szCs w:val="25"/>
        </w:rPr>
        <w:t>- формування особистості, розвиток творчих здібностей та нахилів;</w:t>
      </w:r>
    </w:p>
    <w:p w:rsidR="00E35A99" w:rsidRPr="00522143" w:rsidRDefault="00E35A99" w:rsidP="00C06262">
      <w:pPr>
        <w:ind w:firstLine="709"/>
        <w:jc w:val="both"/>
        <w:rPr>
          <w:sz w:val="25"/>
          <w:szCs w:val="25"/>
        </w:rPr>
      </w:pPr>
      <w:r w:rsidRPr="00522143">
        <w:rPr>
          <w:sz w:val="25"/>
          <w:szCs w:val="25"/>
        </w:rPr>
        <w:t>-  виховання громадянина України;</w:t>
      </w:r>
    </w:p>
    <w:p w:rsidR="00E35A99" w:rsidRPr="00522143" w:rsidRDefault="00E35A99" w:rsidP="00C06262">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E35A99" w:rsidRPr="00522143" w:rsidRDefault="00E35A99" w:rsidP="00C06262">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E35A99" w:rsidRPr="00522143" w:rsidRDefault="00E35A99" w:rsidP="00C06262">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35A99" w:rsidRPr="00522143" w:rsidRDefault="00E35A99" w:rsidP="00C06262">
      <w:pPr>
        <w:ind w:firstLine="709"/>
        <w:jc w:val="both"/>
        <w:rPr>
          <w:sz w:val="25"/>
          <w:szCs w:val="25"/>
        </w:rPr>
      </w:pPr>
      <w:r w:rsidRPr="00522143">
        <w:rPr>
          <w:sz w:val="25"/>
          <w:szCs w:val="25"/>
        </w:rPr>
        <w:t>- формування основних норм загальнолюдської моралі;</w:t>
      </w:r>
    </w:p>
    <w:p w:rsidR="00E35A99" w:rsidRPr="00522143" w:rsidRDefault="00E35A99" w:rsidP="00C06262">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E35A99" w:rsidRPr="00522143" w:rsidRDefault="00E35A99" w:rsidP="00C06262">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E35A99" w:rsidRPr="00522143" w:rsidRDefault="00E35A99" w:rsidP="00C06262">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E35A99" w:rsidRPr="00522143" w:rsidRDefault="00E35A99" w:rsidP="00C06262">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E35A99" w:rsidRPr="00522143" w:rsidRDefault="00E35A99" w:rsidP="00C06262">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E35A99" w:rsidRPr="00522143" w:rsidRDefault="00E35A99" w:rsidP="00C06262">
      <w:pPr>
        <w:ind w:firstLine="709"/>
        <w:jc w:val="both"/>
        <w:rPr>
          <w:sz w:val="25"/>
          <w:szCs w:val="25"/>
        </w:rPr>
      </w:pPr>
      <w:r w:rsidRPr="00522143">
        <w:rPr>
          <w:sz w:val="25"/>
          <w:szCs w:val="25"/>
        </w:rPr>
        <w:t>- безпечні умови освітньої діяльності;</w:t>
      </w:r>
    </w:p>
    <w:p w:rsidR="00E35A99" w:rsidRPr="00522143" w:rsidRDefault="00E35A99" w:rsidP="00C06262">
      <w:pPr>
        <w:ind w:firstLine="709"/>
        <w:jc w:val="both"/>
        <w:rPr>
          <w:sz w:val="25"/>
          <w:szCs w:val="25"/>
        </w:rPr>
      </w:pPr>
      <w:r w:rsidRPr="00522143">
        <w:rPr>
          <w:sz w:val="25"/>
          <w:szCs w:val="25"/>
        </w:rPr>
        <w:t>- дотримання державних стандартів загальної середньої освіти;</w:t>
      </w:r>
    </w:p>
    <w:p w:rsidR="00E35A99" w:rsidRPr="00522143" w:rsidRDefault="00E35A99" w:rsidP="00C06262">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E35A99" w:rsidRDefault="00E35A99" w:rsidP="00C06262">
      <w:pPr>
        <w:ind w:firstLine="709"/>
        <w:jc w:val="both"/>
        <w:rPr>
          <w:sz w:val="25"/>
          <w:szCs w:val="25"/>
        </w:rPr>
      </w:pPr>
      <w:r w:rsidRPr="00522143">
        <w:rPr>
          <w:sz w:val="25"/>
          <w:szCs w:val="25"/>
        </w:rPr>
        <w:t>- дотримання фінансової дисципліни.</w:t>
      </w:r>
    </w:p>
    <w:p w:rsidR="00E35A99" w:rsidRPr="00AC17AE" w:rsidRDefault="00E35A99" w:rsidP="00C06262">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E35A99" w:rsidRPr="00521D01" w:rsidRDefault="00E35A99" w:rsidP="00C06262">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E35A99" w:rsidRPr="00521D01" w:rsidRDefault="00E35A99" w:rsidP="00C06262">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E35A99" w:rsidRPr="00521D01" w:rsidRDefault="00E35A99" w:rsidP="00C06262">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E35A99" w:rsidRPr="00521D01" w:rsidRDefault="00E35A99" w:rsidP="00C06262">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E35A99" w:rsidRPr="00521D01" w:rsidRDefault="00E35A99" w:rsidP="00C06262">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E35A99" w:rsidRPr="00521D01" w:rsidRDefault="00E35A99" w:rsidP="00C06262">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E35A99" w:rsidRPr="00521D01" w:rsidRDefault="00E35A99" w:rsidP="00C06262">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E35A99" w:rsidRPr="00521D01" w:rsidRDefault="00E35A99" w:rsidP="00C06262">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E35A99" w:rsidRPr="00521D01" w:rsidRDefault="00E35A99" w:rsidP="00C06262">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E35A99" w:rsidRPr="00521D01" w:rsidRDefault="00E35A99" w:rsidP="00C06262">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E35A99" w:rsidRDefault="00E35A99" w:rsidP="00C06262">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E35A99" w:rsidRPr="001C27E0" w:rsidRDefault="00E35A99" w:rsidP="00C06262">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E35A99" w:rsidRPr="001C27E0" w:rsidRDefault="00E35A99" w:rsidP="00C06262">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E35A99" w:rsidRPr="001C27E0" w:rsidRDefault="00E35A99" w:rsidP="00C06262">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E35A99" w:rsidRPr="001C27E0" w:rsidRDefault="00E35A99" w:rsidP="00C06262">
      <w:pPr>
        <w:ind w:firstLine="709"/>
        <w:jc w:val="both"/>
        <w:rPr>
          <w:sz w:val="25"/>
          <w:szCs w:val="25"/>
        </w:rPr>
      </w:pPr>
    </w:p>
    <w:p w:rsidR="00E35A99" w:rsidRPr="001C27E0" w:rsidRDefault="00E35A99" w:rsidP="00C06262">
      <w:pPr>
        <w:ind w:firstLine="709"/>
        <w:jc w:val="center"/>
        <w:rPr>
          <w:sz w:val="25"/>
          <w:szCs w:val="25"/>
        </w:rPr>
      </w:pPr>
      <w:r w:rsidRPr="001C27E0">
        <w:rPr>
          <w:sz w:val="25"/>
          <w:szCs w:val="25"/>
        </w:rPr>
        <w:t>ІІ. ОРГАНІЗАЦІЯ НАВЧАЛЬНО-ВИХОВНОГО ПРОЦЕСУ.</w:t>
      </w:r>
    </w:p>
    <w:p w:rsidR="00E35A99" w:rsidRPr="001C27E0" w:rsidRDefault="00E35A99" w:rsidP="00C06262">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E35A99" w:rsidRPr="001C27E0" w:rsidRDefault="00E35A99" w:rsidP="00C06262">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E35A99" w:rsidRPr="001C27E0" w:rsidRDefault="00E35A99" w:rsidP="00C06262">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E35A99" w:rsidRPr="001C27E0" w:rsidRDefault="00E35A99" w:rsidP="00C06262">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E35A99" w:rsidRPr="001C27E0" w:rsidRDefault="00E35A99" w:rsidP="00C06262">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E35A99" w:rsidRPr="001C27E0" w:rsidRDefault="00E35A99" w:rsidP="00C06262">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E35A99" w:rsidRPr="001C27E0" w:rsidRDefault="00E35A99" w:rsidP="00C06262">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E35A99" w:rsidRPr="001C27E0" w:rsidRDefault="00E35A99" w:rsidP="00C06262">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E35A99" w:rsidRPr="001C27E0" w:rsidRDefault="00E35A99" w:rsidP="00C06262">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E35A99" w:rsidRPr="001C27E0" w:rsidRDefault="00E35A99" w:rsidP="00C06262">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E35A99" w:rsidRPr="001C27E0" w:rsidRDefault="00E35A99" w:rsidP="00C06262">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E35A99" w:rsidRPr="001C27E0" w:rsidRDefault="00E35A99" w:rsidP="00C06262">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E35A99" w:rsidRPr="001C27E0" w:rsidRDefault="00E35A99" w:rsidP="00C06262">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E35A99" w:rsidRPr="001C27E0" w:rsidRDefault="00E35A99" w:rsidP="00C06262">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E35A99" w:rsidRPr="001C27E0" w:rsidRDefault="00E35A99" w:rsidP="00C06262">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E35A99" w:rsidRPr="001C27E0" w:rsidRDefault="00E35A99" w:rsidP="00C06262">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E35A99" w:rsidRPr="001C27E0" w:rsidRDefault="00E35A99" w:rsidP="00C06262">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E35A99" w:rsidRPr="001C27E0" w:rsidRDefault="00E35A99" w:rsidP="00C06262">
      <w:pPr>
        <w:shd w:val="clear" w:color="auto" w:fill="FFFFFF"/>
        <w:ind w:firstLine="709"/>
        <w:jc w:val="both"/>
        <w:rPr>
          <w:sz w:val="25"/>
          <w:szCs w:val="25"/>
        </w:rPr>
      </w:pPr>
      <w:r w:rsidRPr="001C27E0">
        <w:rPr>
          <w:sz w:val="25"/>
          <w:szCs w:val="25"/>
        </w:rPr>
        <w:t>2.11. Тривалість уроків у закладі становить:</w:t>
      </w:r>
    </w:p>
    <w:p w:rsidR="00E35A99" w:rsidRPr="001C27E0" w:rsidRDefault="00E35A99" w:rsidP="00C06262">
      <w:pPr>
        <w:shd w:val="clear" w:color="auto" w:fill="FFFFFF"/>
        <w:ind w:firstLine="709"/>
        <w:jc w:val="both"/>
        <w:rPr>
          <w:sz w:val="25"/>
          <w:szCs w:val="25"/>
        </w:rPr>
      </w:pPr>
      <w:r w:rsidRPr="001C27E0">
        <w:rPr>
          <w:sz w:val="25"/>
          <w:szCs w:val="25"/>
        </w:rPr>
        <w:t>- у перших класах – 35 хвилин;</w:t>
      </w:r>
    </w:p>
    <w:p w:rsidR="00E35A99" w:rsidRPr="001C27E0" w:rsidRDefault="00E35A99" w:rsidP="00C06262">
      <w:pPr>
        <w:shd w:val="clear" w:color="auto" w:fill="FFFFFF"/>
        <w:ind w:firstLine="709"/>
        <w:jc w:val="both"/>
        <w:rPr>
          <w:sz w:val="25"/>
          <w:szCs w:val="25"/>
        </w:rPr>
      </w:pPr>
      <w:r w:rsidRPr="001C27E0">
        <w:rPr>
          <w:sz w:val="25"/>
          <w:szCs w:val="25"/>
        </w:rPr>
        <w:t>- у других-четвертих класах – 40 хвилин;</w:t>
      </w:r>
    </w:p>
    <w:p w:rsidR="00E35A99" w:rsidRPr="001C27E0" w:rsidRDefault="00E35A99" w:rsidP="00C06262">
      <w:pPr>
        <w:shd w:val="clear" w:color="auto" w:fill="FFFFFF"/>
        <w:ind w:firstLine="709"/>
        <w:jc w:val="both"/>
        <w:rPr>
          <w:sz w:val="25"/>
          <w:szCs w:val="25"/>
        </w:rPr>
      </w:pPr>
      <w:r w:rsidRPr="001C27E0">
        <w:rPr>
          <w:sz w:val="25"/>
          <w:szCs w:val="25"/>
        </w:rPr>
        <w:t>- у п’ятих-одинадцятих – 45 хвилин.</w:t>
      </w:r>
    </w:p>
    <w:p w:rsidR="00E35A99" w:rsidRPr="001C27E0" w:rsidRDefault="00E35A99" w:rsidP="00C06262">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E35A99" w:rsidRPr="001C27E0" w:rsidRDefault="00E35A99" w:rsidP="00C06262">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E35A99" w:rsidRPr="001C27E0" w:rsidRDefault="00E35A99" w:rsidP="00C06262">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E35A99" w:rsidRPr="001C27E0" w:rsidRDefault="00E35A99" w:rsidP="00C06262">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E35A99" w:rsidRPr="001C27E0" w:rsidRDefault="00E35A99" w:rsidP="00C06262">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E35A99" w:rsidRPr="001C27E0" w:rsidRDefault="00E35A99" w:rsidP="00C06262">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E35A99" w:rsidRPr="001C27E0" w:rsidRDefault="00E35A99" w:rsidP="00C06262">
      <w:pPr>
        <w:shd w:val="clear" w:color="auto" w:fill="FFFFFF"/>
        <w:ind w:firstLine="709"/>
        <w:jc w:val="both"/>
        <w:rPr>
          <w:sz w:val="25"/>
          <w:szCs w:val="25"/>
        </w:rPr>
      </w:pPr>
      <w:r w:rsidRPr="001C27E0">
        <w:rPr>
          <w:sz w:val="25"/>
          <w:szCs w:val="25"/>
        </w:rPr>
        <w:t>Домашні завдання учням 1-х класів не задаються.</w:t>
      </w:r>
    </w:p>
    <w:p w:rsidR="00E35A99" w:rsidRPr="001C27E0" w:rsidRDefault="00E35A99" w:rsidP="00C06262">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E35A99" w:rsidRPr="001C27E0" w:rsidRDefault="00E35A99" w:rsidP="00C06262">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E35A99" w:rsidRPr="001C27E0" w:rsidRDefault="00E35A99" w:rsidP="00C06262">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E35A99" w:rsidRPr="001C27E0" w:rsidRDefault="00E35A99" w:rsidP="00C06262">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E35A99" w:rsidRPr="001C27E0" w:rsidRDefault="00E35A99" w:rsidP="00C06262">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E35A99" w:rsidRPr="001C27E0" w:rsidRDefault="00E35A99" w:rsidP="00C06262">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E35A99" w:rsidRPr="001C27E0" w:rsidRDefault="00E35A99" w:rsidP="00C06262">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E35A99" w:rsidRPr="001C27E0" w:rsidRDefault="00E35A99" w:rsidP="00C06262">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E35A99" w:rsidRPr="001C27E0" w:rsidRDefault="00E35A99" w:rsidP="00C06262">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E35A99" w:rsidRPr="001C27E0" w:rsidRDefault="00E35A99" w:rsidP="00C06262">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E35A99" w:rsidRPr="001C27E0" w:rsidRDefault="00E35A99" w:rsidP="00C06262">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E35A99" w:rsidRPr="001C27E0" w:rsidRDefault="00E35A99" w:rsidP="00C06262">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E35A99" w:rsidRPr="001C27E0" w:rsidRDefault="00E35A99" w:rsidP="00C06262">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E35A99" w:rsidRPr="00522143" w:rsidRDefault="00E35A99" w:rsidP="00C06262">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E35A99" w:rsidRPr="00522143" w:rsidRDefault="00E35A99" w:rsidP="00C06262">
      <w:pPr>
        <w:ind w:firstLine="709"/>
        <w:jc w:val="both"/>
        <w:rPr>
          <w:sz w:val="25"/>
          <w:szCs w:val="25"/>
        </w:rPr>
      </w:pPr>
    </w:p>
    <w:p w:rsidR="00E35A99" w:rsidRPr="00522143" w:rsidRDefault="00E35A99" w:rsidP="00C06262">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E35A99" w:rsidRDefault="00E35A99" w:rsidP="00C06262">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E35A99" w:rsidRDefault="00E35A99" w:rsidP="00C06262">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E35A99" w:rsidRPr="00522143" w:rsidRDefault="00E35A99" w:rsidP="00C06262">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E35A99" w:rsidRPr="001C27E0" w:rsidRDefault="00E35A99" w:rsidP="00C06262">
      <w:pPr>
        <w:ind w:firstLine="709"/>
        <w:jc w:val="both"/>
        <w:rPr>
          <w:sz w:val="25"/>
          <w:szCs w:val="25"/>
        </w:rPr>
      </w:pPr>
      <w:r w:rsidRPr="001C27E0">
        <w:rPr>
          <w:sz w:val="25"/>
          <w:szCs w:val="25"/>
        </w:rPr>
        <w:t>3.4. Учні закладу мають гарантоване державою право на:</w:t>
      </w:r>
    </w:p>
    <w:p w:rsidR="00E35A99" w:rsidRPr="001C27E0" w:rsidRDefault="00E35A99" w:rsidP="00C06262">
      <w:pPr>
        <w:ind w:firstLine="709"/>
        <w:jc w:val="both"/>
        <w:rPr>
          <w:sz w:val="25"/>
          <w:szCs w:val="25"/>
        </w:rPr>
      </w:pPr>
      <w:r w:rsidRPr="001C27E0">
        <w:rPr>
          <w:sz w:val="25"/>
          <w:szCs w:val="25"/>
        </w:rPr>
        <w:t>-  доступність і безоплатність повної загальної середньої освіти;</w:t>
      </w:r>
    </w:p>
    <w:p w:rsidR="00E35A99" w:rsidRDefault="00E35A99" w:rsidP="00C06262">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E35A99" w:rsidRPr="00D10D20" w:rsidRDefault="00E35A99" w:rsidP="00C06262">
      <w:pPr>
        <w:ind w:firstLine="709"/>
        <w:jc w:val="both"/>
        <w:rPr>
          <w:sz w:val="25"/>
          <w:szCs w:val="25"/>
        </w:rPr>
      </w:pPr>
      <w:r w:rsidRPr="00D10D20">
        <w:rPr>
          <w:sz w:val="25"/>
          <w:szCs w:val="25"/>
        </w:rPr>
        <w:t>-  безпечні і не шкідливі умови навчання та праці;</w:t>
      </w:r>
    </w:p>
    <w:p w:rsidR="00E35A99" w:rsidRPr="00D10D20" w:rsidRDefault="00E35A99" w:rsidP="00C06262">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E35A99" w:rsidRPr="00D10D20" w:rsidRDefault="00E35A99" w:rsidP="00C06262">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E35A99" w:rsidRPr="00D10D20" w:rsidRDefault="00E35A99" w:rsidP="00C06262">
      <w:pPr>
        <w:ind w:firstLine="709"/>
        <w:jc w:val="both"/>
        <w:rPr>
          <w:sz w:val="25"/>
          <w:szCs w:val="25"/>
        </w:rPr>
      </w:pPr>
      <w:r w:rsidRPr="00D10D20">
        <w:rPr>
          <w:sz w:val="25"/>
          <w:szCs w:val="25"/>
        </w:rPr>
        <w:t>-  отримання додаткових, в тому числі платних, навчальних послуг;</w:t>
      </w:r>
    </w:p>
    <w:p w:rsidR="00E35A99" w:rsidRPr="00D10D20" w:rsidRDefault="00E35A99" w:rsidP="00C06262">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E35A99" w:rsidRPr="00D10D20" w:rsidRDefault="00E35A99" w:rsidP="00C06262">
      <w:pPr>
        <w:ind w:firstLine="709"/>
        <w:jc w:val="both"/>
        <w:rPr>
          <w:sz w:val="25"/>
          <w:szCs w:val="25"/>
        </w:rPr>
      </w:pPr>
      <w:r w:rsidRPr="00D10D20">
        <w:rPr>
          <w:sz w:val="25"/>
          <w:szCs w:val="25"/>
        </w:rPr>
        <w:t>-  участь в роботі органів громадського самоврядування закладу;</w:t>
      </w:r>
    </w:p>
    <w:p w:rsidR="00E35A99" w:rsidRPr="00D10D20" w:rsidRDefault="00E35A99" w:rsidP="00C06262">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E35A99" w:rsidRPr="00D10D20" w:rsidRDefault="00E35A99" w:rsidP="00C06262">
      <w:pPr>
        <w:ind w:firstLine="709"/>
        <w:jc w:val="both"/>
        <w:rPr>
          <w:sz w:val="25"/>
          <w:szCs w:val="25"/>
        </w:rPr>
      </w:pPr>
      <w:r w:rsidRPr="00D10D20">
        <w:rPr>
          <w:sz w:val="25"/>
          <w:szCs w:val="25"/>
        </w:rPr>
        <w:t>-  повагу людської гідності, вільне вираження поглядів, переконань;</w:t>
      </w:r>
    </w:p>
    <w:p w:rsidR="00E35A99" w:rsidRDefault="00E35A99" w:rsidP="00C06262">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E35A99" w:rsidRPr="00522143" w:rsidRDefault="00E35A99" w:rsidP="00C06262">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E35A99" w:rsidRPr="00D10D20" w:rsidRDefault="00E35A99" w:rsidP="00C06262">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E35A99" w:rsidRPr="00D10D20" w:rsidRDefault="00E35A99" w:rsidP="00C06262">
      <w:pPr>
        <w:ind w:firstLine="709"/>
        <w:jc w:val="both"/>
        <w:rPr>
          <w:sz w:val="25"/>
          <w:szCs w:val="25"/>
        </w:rPr>
      </w:pPr>
      <w:r w:rsidRPr="00D10D20">
        <w:rPr>
          <w:sz w:val="25"/>
          <w:szCs w:val="25"/>
        </w:rPr>
        <w:t>-  підвищувати свій загальний культурний рівень;</w:t>
      </w:r>
    </w:p>
    <w:p w:rsidR="00E35A99" w:rsidRPr="00D10D20" w:rsidRDefault="00E35A99" w:rsidP="00C06262">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E35A99" w:rsidRPr="00D10D20" w:rsidRDefault="00E35A99" w:rsidP="00C06262">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E35A99" w:rsidRPr="00D10D20" w:rsidRDefault="00E35A99" w:rsidP="00C06262">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E35A99" w:rsidRPr="00D10D20" w:rsidRDefault="00E35A99" w:rsidP="00C06262">
      <w:pPr>
        <w:ind w:firstLine="709"/>
        <w:jc w:val="both"/>
        <w:rPr>
          <w:sz w:val="25"/>
          <w:szCs w:val="25"/>
        </w:rPr>
      </w:pPr>
      <w:r w:rsidRPr="00D10D20">
        <w:rPr>
          <w:sz w:val="25"/>
          <w:szCs w:val="25"/>
        </w:rPr>
        <w:t>-  брати участь у різних видах трудової діяльності;</w:t>
      </w:r>
    </w:p>
    <w:p w:rsidR="00E35A99" w:rsidRPr="00D10D20" w:rsidRDefault="00E35A99" w:rsidP="00C06262">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E35A99" w:rsidRPr="00D10D20" w:rsidRDefault="00E35A99" w:rsidP="00C06262">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E35A99" w:rsidRDefault="00E35A99" w:rsidP="00C06262">
      <w:pPr>
        <w:ind w:firstLine="709"/>
        <w:jc w:val="both"/>
        <w:rPr>
          <w:sz w:val="25"/>
          <w:szCs w:val="25"/>
        </w:rPr>
      </w:pPr>
      <w:r w:rsidRPr="00D10D20">
        <w:rPr>
          <w:sz w:val="25"/>
          <w:szCs w:val="25"/>
        </w:rPr>
        <w:t>- дотримуватися правил особистої гігієни.</w:t>
      </w:r>
    </w:p>
    <w:p w:rsidR="00E35A99" w:rsidRPr="00791DC5" w:rsidRDefault="00E35A99" w:rsidP="00C06262">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E35A99" w:rsidRPr="00791DC5" w:rsidRDefault="00E35A99" w:rsidP="00C06262">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E35A99" w:rsidRPr="00791DC5" w:rsidRDefault="00E35A99" w:rsidP="00C06262">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E35A99" w:rsidRPr="00791DC5" w:rsidRDefault="00E35A99" w:rsidP="00C06262">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E35A99" w:rsidRPr="00791DC5" w:rsidRDefault="00E35A99" w:rsidP="00C06262">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E35A99" w:rsidRPr="00791DC5" w:rsidRDefault="00E35A99" w:rsidP="00C06262">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E35A99" w:rsidRPr="00791DC5" w:rsidRDefault="00E35A99" w:rsidP="00C06262">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E35A99" w:rsidRPr="00791DC5" w:rsidRDefault="00E35A99" w:rsidP="00C06262">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E35A99" w:rsidRPr="00791DC5" w:rsidRDefault="00E35A99" w:rsidP="00C06262">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E35A99" w:rsidRPr="00791DC5" w:rsidRDefault="00E35A99" w:rsidP="00C06262">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E35A99" w:rsidRPr="00791DC5" w:rsidRDefault="00E35A99" w:rsidP="00C06262">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E35A99" w:rsidRPr="00791DC5" w:rsidRDefault="00E35A99" w:rsidP="00C06262">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E35A99" w:rsidRPr="00791DC5" w:rsidRDefault="00E35A99" w:rsidP="00C06262">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E35A99" w:rsidRPr="00791DC5" w:rsidRDefault="00E35A99" w:rsidP="00C06262">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E35A99" w:rsidRPr="00791DC5" w:rsidRDefault="00E35A99" w:rsidP="00C06262">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E35A99" w:rsidRPr="00791DC5" w:rsidRDefault="00E35A99" w:rsidP="00C06262">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E35A99" w:rsidRPr="00791DC5" w:rsidRDefault="00E35A99" w:rsidP="00C06262">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E35A99" w:rsidRPr="00791DC5" w:rsidRDefault="00E35A99" w:rsidP="00C06262">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E35A99" w:rsidRPr="00791DC5" w:rsidRDefault="00E35A99" w:rsidP="00C06262">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E35A99" w:rsidRPr="00791DC5" w:rsidRDefault="00E35A99" w:rsidP="00C06262">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E35A99" w:rsidRPr="00791DC5" w:rsidRDefault="00E35A99" w:rsidP="00C06262">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E35A99" w:rsidRPr="00791DC5" w:rsidRDefault="00E35A99" w:rsidP="00C06262">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E35A99" w:rsidRPr="00791DC5" w:rsidRDefault="00E35A99" w:rsidP="00C06262">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E35A99" w:rsidRPr="00791DC5" w:rsidRDefault="00E35A99" w:rsidP="00C06262">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E35A99" w:rsidRPr="00791DC5" w:rsidRDefault="00E35A99" w:rsidP="00C06262">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E35A99" w:rsidRPr="00791DC5" w:rsidRDefault="00E35A99" w:rsidP="00C06262">
      <w:pPr>
        <w:ind w:firstLine="709"/>
        <w:jc w:val="both"/>
        <w:rPr>
          <w:sz w:val="25"/>
          <w:szCs w:val="25"/>
        </w:rPr>
      </w:pPr>
      <w:r w:rsidRPr="00791DC5">
        <w:rPr>
          <w:sz w:val="25"/>
          <w:szCs w:val="25"/>
        </w:rPr>
        <w:t>- контролювати рівень навчальних досягнень учнів;</w:t>
      </w:r>
    </w:p>
    <w:p w:rsidR="00E35A99" w:rsidRPr="00791DC5" w:rsidRDefault="00E35A99" w:rsidP="00C06262">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E35A99" w:rsidRPr="00791DC5" w:rsidRDefault="00E35A99" w:rsidP="00C06262">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E35A99" w:rsidRPr="00791DC5" w:rsidRDefault="00E35A99" w:rsidP="00C06262">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E35A99" w:rsidRPr="00791DC5" w:rsidRDefault="00E35A99" w:rsidP="00C06262">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E35A99" w:rsidRPr="00791DC5" w:rsidRDefault="00E35A99" w:rsidP="00C06262">
      <w:pPr>
        <w:ind w:firstLine="709"/>
        <w:jc w:val="both"/>
        <w:rPr>
          <w:sz w:val="25"/>
          <w:szCs w:val="25"/>
        </w:rPr>
      </w:pPr>
      <w:r w:rsidRPr="00791DC5">
        <w:rPr>
          <w:sz w:val="25"/>
          <w:szCs w:val="25"/>
        </w:rPr>
        <w:t>- брати участь у роботі педагогічної ради;</w:t>
      </w:r>
    </w:p>
    <w:p w:rsidR="00E35A99" w:rsidRPr="00791DC5" w:rsidRDefault="00E35A99" w:rsidP="00C06262">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E35A99" w:rsidRPr="00791DC5" w:rsidRDefault="00E35A99" w:rsidP="00C06262">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E35A99" w:rsidRPr="00791DC5" w:rsidRDefault="00E35A99" w:rsidP="00C06262">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E35A99" w:rsidRPr="00791DC5" w:rsidRDefault="00E35A99" w:rsidP="00C06262">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E35A99" w:rsidRDefault="00E35A99" w:rsidP="00C06262">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E35A99" w:rsidRPr="00791DC5" w:rsidRDefault="00E35A99" w:rsidP="00C06262">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E35A99" w:rsidRPr="00791DC5" w:rsidRDefault="00E35A99" w:rsidP="00C06262">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E35A99" w:rsidRPr="00791DC5" w:rsidRDefault="00E35A99" w:rsidP="00C06262">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E35A99" w:rsidRPr="00791DC5" w:rsidRDefault="00E35A99" w:rsidP="00C06262">
      <w:pPr>
        <w:ind w:firstLine="709"/>
        <w:jc w:val="both"/>
        <w:rPr>
          <w:sz w:val="25"/>
          <w:szCs w:val="25"/>
        </w:rPr>
      </w:pPr>
      <w:r w:rsidRPr="00791DC5">
        <w:rPr>
          <w:sz w:val="25"/>
          <w:szCs w:val="25"/>
        </w:rPr>
        <w:t>- обирати навчальний заклад та форми навчання і виховання дітей;</w:t>
      </w:r>
    </w:p>
    <w:p w:rsidR="00E35A99" w:rsidRPr="00791DC5" w:rsidRDefault="00E35A99" w:rsidP="00C06262">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E35A99" w:rsidRPr="00791DC5" w:rsidRDefault="00E35A99" w:rsidP="00C06262">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E35A99" w:rsidRPr="00791DC5" w:rsidRDefault="00E35A99" w:rsidP="00C06262">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E35A99" w:rsidRPr="00791DC5" w:rsidRDefault="00E35A99" w:rsidP="00C06262">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E35A99" w:rsidRPr="00791DC5" w:rsidRDefault="00E35A99" w:rsidP="00C06262">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E35A99" w:rsidRPr="00791DC5" w:rsidRDefault="00E35A99" w:rsidP="00C06262">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E35A99" w:rsidRPr="00791DC5" w:rsidRDefault="00E35A99" w:rsidP="00C06262">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E35A99" w:rsidRPr="00791DC5" w:rsidRDefault="00E35A99" w:rsidP="00C06262">
      <w:pPr>
        <w:ind w:firstLine="709"/>
        <w:jc w:val="both"/>
        <w:rPr>
          <w:sz w:val="25"/>
          <w:szCs w:val="25"/>
        </w:rPr>
      </w:pPr>
      <w:r w:rsidRPr="00791DC5">
        <w:rPr>
          <w:sz w:val="25"/>
          <w:szCs w:val="25"/>
        </w:rPr>
        <w:t>- забезпечувати дотримання дитиною вимог Статуту закладу;</w:t>
      </w:r>
    </w:p>
    <w:p w:rsidR="00E35A99" w:rsidRPr="00791DC5" w:rsidRDefault="00E35A99" w:rsidP="00C06262">
      <w:pPr>
        <w:ind w:firstLine="709"/>
        <w:jc w:val="both"/>
        <w:rPr>
          <w:sz w:val="25"/>
          <w:szCs w:val="25"/>
        </w:rPr>
      </w:pPr>
      <w:r w:rsidRPr="00791DC5">
        <w:rPr>
          <w:sz w:val="25"/>
          <w:szCs w:val="25"/>
        </w:rPr>
        <w:t>- поважати честь і гідність дитини та працівників закладу;</w:t>
      </w:r>
    </w:p>
    <w:p w:rsidR="00E35A99" w:rsidRPr="00791DC5" w:rsidRDefault="00E35A99" w:rsidP="00C06262">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E35A99" w:rsidRPr="00791DC5" w:rsidRDefault="00E35A99" w:rsidP="00C06262">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35A99" w:rsidRPr="00791DC5" w:rsidRDefault="00E35A99" w:rsidP="00C06262">
      <w:pPr>
        <w:ind w:firstLine="709"/>
        <w:jc w:val="both"/>
        <w:rPr>
          <w:sz w:val="25"/>
          <w:szCs w:val="25"/>
        </w:rPr>
      </w:pPr>
      <w:r w:rsidRPr="00791DC5">
        <w:rPr>
          <w:sz w:val="25"/>
          <w:szCs w:val="25"/>
        </w:rPr>
        <w:t>- виховувати у дітей повагу до законів, прав, основних свобод людини.</w:t>
      </w:r>
    </w:p>
    <w:p w:rsidR="00E35A99" w:rsidRDefault="00E35A99" w:rsidP="00C06262">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E35A99" w:rsidRPr="00522143" w:rsidRDefault="00E35A99" w:rsidP="00C06262">
      <w:pPr>
        <w:ind w:firstLine="709"/>
        <w:jc w:val="both"/>
        <w:rPr>
          <w:sz w:val="25"/>
          <w:szCs w:val="25"/>
        </w:rPr>
      </w:pPr>
    </w:p>
    <w:p w:rsidR="00E35A99" w:rsidRPr="00FA6612" w:rsidRDefault="00E35A99" w:rsidP="00C06262">
      <w:pPr>
        <w:ind w:firstLine="709"/>
        <w:jc w:val="center"/>
        <w:rPr>
          <w:sz w:val="25"/>
          <w:szCs w:val="25"/>
        </w:rPr>
      </w:pPr>
      <w:r w:rsidRPr="00FA6612">
        <w:rPr>
          <w:sz w:val="25"/>
          <w:szCs w:val="25"/>
        </w:rPr>
        <w:t>ІV. УПРАВЛІННЯ ЗАКЛАДОМ</w:t>
      </w:r>
    </w:p>
    <w:p w:rsidR="00E35A99" w:rsidRDefault="00E35A99" w:rsidP="00C06262">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E35A99" w:rsidRDefault="00E35A99" w:rsidP="00C06262">
      <w:pPr>
        <w:ind w:firstLine="709"/>
        <w:jc w:val="both"/>
        <w:rPr>
          <w:sz w:val="25"/>
          <w:szCs w:val="25"/>
        </w:rPr>
      </w:pPr>
      <w:r>
        <w:rPr>
          <w:sz w:val="25"/>
          <w:szCs w:val="25"/>
        </w:rPr>
        <w:t>Засновник здійснює управління майном.</w:t>
      </w:r>
    </w:p>
    <w:p w:rsidR="00E35A99" w:rsidRPr="00FA6612" w:rsidRDefault="00E35A99" w:rsidP="00C06262">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E35A99" w:rsidRDefault="00E35A99" w:rsidP="00C06262">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E35A99" w:rsidRPr="00FA6612" w:rsidRDefault="00E35A99" w:rsidP="00C06262">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E35A99" w:rsidRPr="00F02000" w:rsidRDefault="00E35A99" w:rsidP="00C06262">
      <w:pPr>
        <w:ind w:firstLine="709"/>
        <w:jc w:val="both"/>
        <w:rPr>
          <w:sz w:val="25"/>
          <w:szCs w:val="25"/>
        </w:rPr>
      </w:pPr>
      <w:r>
        <w:rPr>
          <w:sz w:val="25"/>
          <w:szCs w:val="25"/>
        </w:rPr>
        <w:t>4.4</w:t>
      </w:r>
      <w:r w:rsidRPr="00F02000">
        <w:rPr>
          <w:sz w:val="25"/>
          <w:szCs w:val="25"/>
        </w:rPr>
        <w:t>. Керівник закладу:</w:t>
      </w:r>
    </w:p>
    <w:p w:rsidR="00E35A99" w:rsidRPr="00F02000" w:rsidRDefault="00E35A99" w:rsidP="00C06262">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E35A99" w:rsidRPr="00F02000" w:rsidRDefault="00E35A99" w:rsidP="00C06262">
      <w:pPr>
        <w:ind w:firstLine="709"/>
        <w:jc w:val="both"/>
        <w:rPr>
          <w:sz w:val="25"/>
          <w:szCs w:val="25"/>
        </w:rPr>
      </w:pPr>
      <w:r w:rsidRPr="00F02000">
        <w:rPr>
          <w:sz w:val="25"/>
          <w:szCs w:val="25"/>
        </w:rPr>
        <w:t>- організовує навчально-виховний процес;</w:t>
      </w:r>
    </w:p>
    <w:p w:rsidR="00E35A99" w:rsidRPr="00F02000" w:rsidRDefault="00E35A99" w:rsidP="00C06262">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E35A99" w:rsidRPr="00F02000" w:rsidRDefault="00E35A99" w:rsidP="00C06262">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E35A99" w:rsidRPr="00F02000" w:rsidRDefault="00E35A99" w:rsidP="00C06262">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E35A99" w:rsidRPr="00F02000" w:rsidRDefault="00E35A99" w:rsidP="00C06262">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E35A99" w:rsidRPr="00F02000" w:rsidRDefault="00E35A99" w:rsidP="00C06262">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E35A99" w:rsidRPr="00F02000" w:rsidRDefault="00E35A99" w:rsidP="00C06262">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E35A99" w:rsidRPr="00F02000" w:rsidRDefault="00E35A99" w:rsidP="00C06262">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E35A99" w:rsidRPr="00F02000" w:rsidRDefault="00E35A99" w:rsidP="00C06262">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E35A99" w:rsidRPr="00F02000" w:rsidRDefault="00E35A99" w:rsidP="00C06262">
      <w:pPr>
        <w:ind w:firstLine="709"/>
        <w:jc w:val="both"/>
        <w:rPr>
          <w:sz w:val="25"/>
          <w:szCs w:val="25"/>
        </w:rPr>
      </w:pPr>
      <w:r w:rsidRPr="00F02000">
        <w:rPr>
          <w:sz w:val="25"/>
          <w:szCs w:val="25"/>
        </w:rPr>
        <w:t>- вживає заходів до запобігання вживанню учнями алкоголю, наркотиків;</w:t>
      </w:r>
    </w:p>
    <w:p w:rsidR="00E35A99" w:rsidRPr="00F02000" w:rsidRDefault="00E35A99" w:rsidP="00C06262">
      <w:pPr>
        <w:ind w:firstLine="709"/>
        <w:jc w:val="both"/>
        <w:rPr>
          <w:sz w:val="25"/>
          <w:szCs w:val="25"/>
        </w:rPr>
      </w:pPr>
      <w:r w:rsidRPr="00F02000">
        <w:rPr>
          <w:sz w:val="25"/>
          <w:szCs w:val="25"/>
        </w:rPr>
        <w:t>- контролює організацію харчування і медичного обслуговування учнів;</w:t>
      </w:r>
    </w:p>
    <w:p w:rsidR="00E35A99" w:rsidRPr="00F02000" w:rsidRDefault="00E35A99" w:rsidP="00C06262">
      <w:pPr>
        <w:ind w:firstLine="709"/>
        <w:jc w:val="both"/>
        <w:rPr>
          <w:sz w:val="25"/>
          <w:szCs w:val="25"/>
        </w:rPr>
      </w:pPr>
      <w:r w:rsidRPr="00F02000">
        <w:rPr>
          <w:sz w:val="25"/>
          <w:szCs w:val="25"/>
        </w:rPr>
        <w:t>- видає у межах своєї компетенції накази і контролює їх виконання;</w:t>
      </w:r>
    </w:p>
    <w:p w:rsidR="00E35A99" w:rsidRPr="00F02000" w:rsidRDefault="00E35A99" w:rsidP="00C06262">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E35A99" w:rsidRPr="00F02000" w:rsidRDefault="00E35A99" w:rsidP="00C06262">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E35A99" w:rsidRPr="00F02000" w:rsidRDefault="00E35A99" w:rsidP="00C06262">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E35A99" w:rsidRPr="00F02000" w:rsidRDefault="00E35A99" w:rsidP="00C06262">
      <w:pPr>
        <w:ind w:firstLine="709"/>
        <w:jc w:val="both"/>
        <w:rPr>
          <w:sz w:val="25"/>
          <w:szCs w:val="25"/>
        </w:rPr>
      </w:pPr>
      <w:r>
        <w:rPr>
          <w:sz w:val="25"/>
          <w:szCs w:val="25"/>
        </w:rPr>
        <w:t>4.7</w:t>
      </w:r>
      <w:r w:rsidRPr="00F02000">
        <w:rPr>
          <w:sz w:val="25"/>
          <w:szCs w:val="25"/>
        </w:rPr>
        <w:t>. Педагогічна рада розглядає питання:</w:t>
      </w:r>
    </w:p>
    <w:p w:rsidR="00E35A99" w:rsidRPr="00F02000" w:rsidRDefault="00E35A99" w:rsidP="00C06262">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E35A99" w:rsidRPr="00F02000" w:rsidRDefault="00E35A99" w:rsidP="00C06262">
      <w:pPr>
        <w:ind w:firstLine="709"/>
        <w:jc w:val="both"/>
        <w:rPr>
          <w:sz w:val="25"/>
          <w:szCs w:val="25"/>
        </w:rPr>
      </w:pPr>
      <w:r w:rsidRPr="00F02000">
        <w:rPr>
          <w:sz w:val="25"/>
          <w:szCs w:val="25"/>
        </w:rPr>
        <w:t>- планування та режиму роботи закладу;</w:t>
      </w:r>
    </w:p>
    <w:p w:rsidR="00E35A99" w:rsidRPr="00F02000" w:rsidRDefault="00E35A99" w:rsidP="00C06262">
      <w:pPr>
        <w:ind w:firstLine="709"/>
        <w:jc w:val="both"/>
        <w:rPr>
          <w:sz w:val="25"/>
          <w:szCs w:val="25"/>
        </w:rPr>
      </w:pPr>
      <w:r w:rsidRPr="00F02000">
        <w:rPr>
          <w:sz w:val="25"/>
          <w:szCs w:val="25"/>
        </w:rPr>
        <w:t>- варіативної складової робочого навчального плану;</w:t>
      </w:r>
    </w:p>
    <w:p w:rsidR="00E35A99" w:rsidRPr="00F02000" w:rsidRDefault="00E35A99" w:rsidP="00C06262">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E35A99" w:rsidRPr="00F02000" w:rsidRDefault="00E35A99" w:rsidP="00C06262">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E35A99" w:rsidRPr="00F02000" w:rsidRDefault="00E35A99" w:rsidP="00C06262">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E35A99" w:rsidRPr="00F02000" w:rsidRDefault="00E35A99" w:rsidP="00C06262">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E35A99" w:rsidRPr="00F02000" w:rsidRDefault="00E35A99" w:rsidP="00C06262">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E35A99" w:rsidRPr="00F02000" w:rsidRDefault="00E35A99" w:rsidP="00C06262">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E35A99" w:rsidRPr="00F02000" w:rsidRDefault="00E35A99" w:rsidP="00C06262">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E35A99" w:rsidRPr="00F02000" w:rsidRDefault="00E35A99" w:rsidP="00C06262">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E35A99" w:rsidRPr="00F02000" w:rsidRDefault="00E35A99" w:rsidP="00C06262">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E35A99" w:rsidRPr="00F02000" w:rsidRDefault="00E35A99" w:rsidP="00C06262">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E35A99" w:rsidRPr="00F02000" w:rsidRDefault="00E35A99" w:rsidP="00C06262">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E35A99" w:rsidRPr="00F02000" w:rsidRDefault="00E35A99" w:rsidP="00C06262">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E35A99" w:rsidRPr="00F02000" w:rsidRDefault="00E35A99" w:rsidP="00C06262">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E35A99" w:rsidRDefault="00E35A99" w:rsidP="00C06262">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E35A99" w:rsidRPr="00522143" w:rsidRDefault="00E35A99" w:rsidP="00C06262">
      <w:pPr>
        <w:ind w:firstLine="709"/>
        <w:jc w:val="both"/>
        <w:rPr>
          <w:sz w:val="25"/>
          <w:szCs w:val="25"/>
        </w:rPr>
      </w:pPr>
    </w:p>
    <w:p w:rsidR="00E35A99" w:rsidRPr="00012351" w:rsidRDefault="00E35A99" w:rsidP="00C06262">
      <w:pPr>
        <w:ind w:firstLine="709"/>
        <w:jc w:val="center"/>
        <w:rPr>
          <w:sz w:val="25"/>
          <w:szCs w:val="25"/>
        </w:rPr>
      </w:pPr>
      <w:r>
        <w:rPr>
          <w:sz w:val="25"/>
          <w:szCs w:val="25"/>
        </w:rPr>
        <w:t>V. МАТЕРІАЛЬНО-ТЕХНІЧНА БАЗА</w:t>
      </w:r>
    </w:p>
    <w:p w:rsidR="00E35A99" w:rsidRPr="00012351" w:rsidRDefault="00E35A99" w:rsidP="00C06262">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E35A99" w:rsidRPr="00012351" w:rsidRDefault="00E35A99" w:rsidP="00C06262">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E35A99" w:rsidRPr="00012351" w:rsidRDefault="00E35A99" w:rsidP="00C06262">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E35A99" w:rsidRPr="00012351" w:rsidRDefault="00E35A99" w:rsidP="00C06262">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E35A99" w:rsidRPr="001C61D7" w:rsidRDefault="00E35A99" w:rsidP="00C06262">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E35A99" w:rsidRDefault="00E35A99" w:rsidP="00C06262">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E35A99" w:rsidRPr="00012351" w:rsidRDefault="00E35A99" w:rsidP="00C06262">
      <w:pPr>
        <w:ind w:firstLine="709"/>
        <w:jc w:val="both"/>
        <w:rPr>
          <w:sz w:val="25"/>
          <w:szCs w:val="25"/>
        </w:rPr>
      </w:pPr>
    </w:p>
    <w:p w:rsidR="00E35A99" w:rsidRPr="00012351" w:rsidRDefault="00E35A99" w:rsidP="00C06262">
      <w:pPr>
        <w:ind w:firstLine="709"/>
        <w:jc w:val="center"/>
        <w:rPr>
          <w:sz w:val="25"/>
          <w:szCs w:val="25"/>
        </w:rPr>
      </w:pPr>
      <w:r w:rsidRPr="00012351">
        <w:rPr>
          <w:sz w:val="25"/>
          <w:szCs w:val="25"/>
        </w:rPr>
        <w:t>VI. ФІ</w:t>
      </w:r>
      <w:r>
        <w:rPr>
          <w:sz w:val="25"/>
          <w:szCs w:val="25"/>
        </w:rPr>
        <w:t>НАНСОВО-ГОСПОДАРСЬКА ДІЯЛЬНІСТЬ</w:t>
      </w:r>
    </w:p>
    <w:p w:rsidR="00E35A99" w:rsidRPr="00012351" w:rsidRDefault="00E35A99" w:rsidP="00C06262">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E35A99" w:rsidRPr="00012351" w:rsidRDefault="00E35A99" w:rsidP="00C06262">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E35A99" w:rsidRPr="00012351" w:rsidRDefault="00E35A99" w:rsidP="00C06262">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E35A99" w:rsidRPr="00012351" w:rsidRDefault="00E35A99" w:rsidP="00C06262">
      <w:pPr>
        <w:ind w:firstLine="709"/>
        <w:jc w:val="both"/>
        <w:rPr>
          <w:sz w:val="25"/>
          <w:szCs w:val="25"/>
        </w:rPr>
      </w:pPr>
      <w:r w:rsidRPr="00012351">
        <w:rPr>
          <w:sz w:val="25"/>
          <w:szCs w:val="25"/>
        </w:rPr>
        <w:t>- благодійні внески юридичних і фізичних осіб;</w:t>
      </w:r>
    </w:p>
    <w:p w:rsidR="00E35A99" w:rsidRPr="00012351" w:rsidRDefault="00E35A99" w:rsidP="00C06262">
      <w:pPr>
        <w:ind w:firstLine="709"/>
        <w:jc w:val="both"/>
        <w:rPr>
          <w:sz w:val="25"/>
          <w:szCs w:val="25"/>
        </w:rPr>
      </w:pPr>
      <w:r w:rsidRPr="00012351">
        <w:rPr>
          <w:sz w:val="25"/>
          <w:szCs w:val="25"/>
        </w:rPr>
        <w:t>- кошти батьків або осіб, які їх замінюють, дітей дошкільного віку.</w:t>
      </w:r>
    </w:p>
    <w:p w:rsidR="00E35A99" w:rsidRPr="00012351" w:rsidRDefault="00E35A99" w:rsidP="00C06262">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E35A99" w:rsidRPr="00487B35" w:rsidRDefault="00E35A99" w:rsidP="00C06262">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E35A99" w:rsidRPr="00012351" w:rsidRDefault="00E35A99" w:rsidP="00C06262">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E35A99" w:rsidRPr="00012351" w:rsidRDefault="00E35A99" w:rsidP="00C06262">
      <w:pPr>
        <w:ind w:firstLine="709"/>
        <w:jc w:val="both"/>
        <w:rPr>
          <w:sz w:val="25"/>
          <w:szCs w:val="25"/>
        </w:rPr>
      </w:pPr>
    </w:p>
    <w:p w:rsidR="00E35A99" w:rsidRPr="00012351" w:rsidRDefault="00E35A99" w:rsidP="00C06262">
      <w:pPr>
        <w:ind w:firstLine="709"/>
        <w:jc w:val="center"/>
        <w:rPr>
          <w:sz w:val="25"/>
          <w:szCs w:val="25"/>
        </w:rPr>
      </w:pPr>
      <w:r w:rsidRPr="00012351">
        <w:rPr>
          <w:sz w:val="25"/>
          <w:szCs w:val="25"/>
        </w:rPr>
        <w:t>VІІ. МІЖНАРОДНЕ СПІВРОБІТНИЦТВО</w:t>
      </w:r>
    </w:p>
    <w:p w:rsidR="00E35A99" w:rsidRPr="00012351" w:rsidRDefault="00E35A99" w:rsidP="00C06262">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E35A99" w:rsidRPr="00012351" w:rsidRDefault="00E35A99" w:rsidP="00C06262">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E35A99" w:rsidRPr="00012351" w:rsidRDefault="00E35A99" w:rsidP="00C06262">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E35A99" w:rsidRPr="00012351" w:rsidRDefault="00E35A99" w:rsidP="00C06262">
      <w:pPr>
        <w:ind w:firstLine="709"/>
        <w:jc w:val="both"/>
        <w:rPr>
          <w:sz w:val="25"/>
          <w:szCs w:val="25"/>
        </w:rPr>
      </w:pPr>
    </w:p>
    <w:p w:rsidR="00E35A99" w:rsidRPr="00012351" w:rsidRDefault="00E35A99" w:rsidP="00C06262">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E35A99" w:rsidRPr="00012351" w:rsidRDefault="00E35A99" w:rsidP="00C06262">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E35A99" w:rsidRPr="00012351" w:rsidRDefault="00E35A99" w:rsidP="00C06262">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E35A99" w:rsidRPr="00012351" w:rsidRDefault="00E35A99" w:rsidP="00C06262">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E35A99" w:rsidRPr="00012351" w:rsidRDefault="00E35A99" w:rsidP="00C06262">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E35A99" w:rsidRPr="00012351" w:rsidRDefault="00E35A99" w:rsidP="00C06262">
      <w:pPr>
        <w:ind w:firstLine="709"/>
        <w:jc w:val="both"/>
        <w:rPr>
          <w:sz w:val="25"/>
          <w:szCs w:val="25"/>
        </w:rPr>
      </w:pPr>
    </w:p>
    <w:p w:rsidR="00E35A99" w:rsidRPr="00012351" w:rsidRDefault="00E35A99" w:rsidP="00C06262">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E35A99" w:rsidRPr="00147045" w:rsidRDefault="00E35A99" w:rsidP="00C06262">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E35A99" w:rsidRPr="00147045" w:rsidRDefault="00E35A99" w:rsidP="00C06262">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E35A99" w:rsidRPr="00147045" w:rsidRDefault="00E35A99" w:rsidP="00C06262">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E35A99" w:rsidRPr="00147045" w:rsidRDefault="00E35A99" w:rsidP="00C06262">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E35A99" w:rsidRPr="00147045" w:rsidRDefault="00E35A99" w:rsidP="00C06262">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E35A99" w:rsidRDefault="00E35A99" w:rsidP="00C06262">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E35A99" w:rsidRDefault="00E35A99" w:rsidP="00C06262">
      <w:pPr>
        <w:ind w:firstLine="709"/>
        <w:jc w:val="both"/>
        <w:rPr>
          <w:sz w:val="25"/>
          <w:szCs w:val="25"/>
        </w:rPr>
      </w:pPr>
    </w:p>
    <w:p w:rsidR="00E35A99" w:rsidRDefault="00E35A99" w:rsidP="00C06262">
      <w:pPr>
        <w:ind w:firstLine="709"/>
        <w:jc w:val="both"/>
        <w:rPr>
          <w:sz w:val="25"/>
          <w:szCs w:val="25"/>
        </w:rPr>
      </w:pPr>
    </w:p>
    <w:p w:rsidR="00E35A99" w:rsidRDefault="00E35A99" w:rsidP="00C06262">
      <w:pPr>
        <w:ind w:firstLine="709"/>
        <w:jc w:val="both"/>
        <w:rPr>
          <w:sz w:val="25"/>
          <w:szCs w:val="25"/>
        </w:rPr>
      </w:pPr>
    </w:p>
    <w:p w:rsidR="00E35A99" w:rsidRPr="00522143" w:rsidRDefault="00E35A99" w:rsidP="00C06262">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E35A99" w:rsidRDefault="00E35A99" w:rsidP="00C06262"/>
    <w:p w:rsidR="00E35A99" w:rsidRDefault="00E35A99" w:rsidP="00C06262">
      <w:pPr>
        <w:ind w:firstLine="709"/>
        <w:jc w:val="both"/>
      </w:pPr>
    </w:p>
    <w:p w:rsidR="00E35A99" w:rsidRDefault="00E35A99" w:rsidP="00C06262">
      <w:pPr>
        <w:ind w:firstLine="709"/>
        <w:jc w:val="both"/>
      </w:pPr>
    </w:p>
    <w:p w:rsidR="00E35A99" w:rsidRDefault="00E35A99" w:rsidP="00181153">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p w:rsidR="00E35A99" w:rsidRDefault="00E35A99" w:rsidP="004C604A">
      <w:pPr>
        <w:jc w:val="both"/>
      </w:pPr>
    </w:p>
    <w:sectPr w:rsidR="00E35A99" w:rsidSect="001555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0B60A6"/>
    <w:rsid w:val="000E184B"/>
    <w:rsid w:val="00100461"/>
    <w:rsid w:val="001238E0"/>
    <w:rsid w:val="00147045"/>
    <w:rsid w:val="00155545"/>
    <w:rsid w:val="00181153"/>
    <w:rsid w:val="001931A2"/>
    <w:rsid w:val="001C27E0"/>
    <w:rsid w:val="001C61D7"/>
    <w:rsid w:val="002C2388"/>
    <w:rsid w:val="003123A8"/>
    <w:rsid w:val="003308C5"/>
    <w:rsid w:val="003A53E5"/>
    <w:rsid w:val="003F2DBC"/>
    <w:rsid w:val="00400D42"/>
    <w:rsid w:val="00413023"/>
    <w:rsid w:val="00464CE7"/>
    <w:rsid w:val="00487B35"/>
    <w:rsid w:val="004A51F9"/>
    <w:rsid w:val="004B7B2E"/>
    <w:rsid w:val="004C604A"/>
    <w:rsid w:val="004F4656"/>
    <w:rsid w:val="00521D01"/>
    <w:rsid w:val="00522143"/>
    <w:rsid w:val="00686CED"/>
    <w:rsid w:val="006A1E48"/>
    <w:rsid w:val="006F76D1"/>
    <w:rsid w:val="0076667A"/>
    <w:rsid w:val="00791DC5"/>
    <w:rsid w:val="007C4592"/>
    <w:rsid w:val="007D2B35"/>
    <w:rsid w:val="007E5533"/>
    <w:rsid w:val="00836C0F"/>
    <w:rsid w:val="008A4804"/>
    <w:rsid w:val="008A5862"/>
    <w:rsid w:val="009D493B"/>
    <w:rsid w:val="00AA3FD7"/>
    <w:rsid w:val="00AC17AE"/>
    <w:rsid w:val="00B2608F"/>
    <w:rsid w:val="00B90E74"/>
    <w:rsid w:val="00C06262"/>
    <w:rsid w:val="00C2419E"/>
    <w:rsid w:val="00C356D2"/>
    <w:rsid w:val="00D10D20"/>
    <w:rsid w:val="00D722E9"/>
    <w:rsid w:val="00D96B55"/>
    <w:rsid w:val="00DB4C90"/>
    <w:rsid w:val="00DD072A"/>
    <w:rsid w:val="00E35647"/>
    <w:rsid w:val="00E35A99"/>
    <w:rsid w:val="00E6443C"/>
    <w:rsid w:val="00ED7F40"/>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6F76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76D1"/>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276406988">
      <w:marLeft w:val="0"/>
      <w:marRight w:val="0"/>
      <w:marTop w:val="0"/>
      <w:marBottom w:val="0"/>
      <w:divBdr>
        <w:top w:val="none" w:sz="0" w:space="0" w:color="auto"/>
        <w:left w:val="none" w:sz="0" w:space="0" w:color="auto"/>
        <w:bottom w:val="none" w:sz="0" w:space="0" w:color="auto"/>
        <w:right w:val="none" w:sz="0" w:space="0" w:color="auto"/>
      </w:divBdr>
    </w:div>
    <w:div w:id="1276406989">
      <w:marLeft w:val="0"/>
      <w:marRight w:val="0"/>
      <w:marTop w:val="0"/>
      <w:marBottom w:val="0"/>
      <w:divBdr>
        <w:top w:val="none" w:sz="0" w:space="0" w:color="auto"/>
        <w:left w:val="none" w:sz="0" w:space="0" w:color="auto"/>
        <w:bottom w:val="none" w:sz="0" w:space="0" w:color="auto"/>
        <w:right w:val="none" w:sz="0" w:space="0" w:color="auto"/>
      </w:divBdr>
    </w:div>
    <w:div w:id="1276406990">
      <w:marLeft w:val="0"/>
      <w:marRight w:val="0"/>
      <w:marTop w:val="0"/>
      <w:marBottom w:val="0"/>
      <w:divBdr>
        <w:top w:val="none" w:sz="0" w:space="0" w:color="auto"/>
        <w:left w:val="none" w:sz="0" w:space="0" w:color="auto"/>
        <w:bottom w:val="none" w:sz="0" w:space="0" w:color="auto"/>
        <w:right w:val="none" w:sz="0" w:space="0" w:color="auto"/>
      </w:divBdr>
    </w:div>
    <w:div w:id="1276406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15</Pages>
  <Words>5764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14</cp:revision>
  <cp:lastPrinted>2017-03-07T11:13:00Z</cp:lastPrinted>
  <dcterms:created xsi:type="dcterms:W3CDTF">2017-01-26T14:37:00Z</dcterms:created>
  <dcterms:modified xsi:type="dcterms:W3CDTF">2017-03-07T11:15:00Z</dcterms:modified>
</cp:coreProperties>
</file>